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4A" w:rsidRDefault="0017124A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17124A" w:rsidRDefault="0017124A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17124A" w:rsidRDefault="0017124A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17124A" w:rsidRDefault="0017124A" w:rsidP="00B9153E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17124A">
        <w:tc>
          <w:tcPr>
            <w:tcW w:w="1384" w:type="dxa"/>
            <w:vMerge w:val="restart"/>
            <w:vAlign w:val="center"/>
          </w:tcPr>
          <w:p w:rsidR="0017124A" w:rsidRDefault="0017124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17124A" w:rsidRDefault="0017124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17124A" w:rsidRDefault="0017124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17124A" w:rsidRDefault="0017124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17124A" w:rsidRDefault="0017124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17124A" w:rsidRDefault="0017124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17124A" w:rsidRDefault="0017124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17124A" w:rsidRDefault="0017124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17124A" w:rsidRDefault="0017124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7124A">
        <w:tc>
          <w:tcPr>
            <w:tcW w:w="1384" w:type="dxa"/>
            <w:vMerge/>
            <w:vAlign w:val="center"/>
          </w:tcPr>
          <w:p w:rsidR="0017124A" w:rsidRDefault="0017124A" w:rsidP="00494418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17124A" w:rsidRDefault="0017124A" w:rsidP="00494418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17124A" w:rsidRPr="0085516E" w:rsidRDefault="0017124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7124A" w:rsidRPr="0085516E" w:rsidRDefault="0017124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17124A" w:rsidRPr="0085516E" w:rsidRDefault="0017124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17124A" w:rsidRPr="0085516E" w:rsidRDefault="0017124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17124A" w:rsidRPr="0085516E" w:rsidRDefault="0017124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7124A" w:rsidRPr="0085516E" w:rsidRDefault="0017124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17124A" w:rsidRPr="0085516E" w:rsidRDefault="0017124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17124A" w:rsidRDefault="0017124A" w:rsidP="004944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7124A" w:rsidRDefault="0017124A" w:rsidP="004944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7124A" w:rsidRDefault="0017124A" w:rsidP="00494418">
            <w:pPr>
              <w:rPr>
                <w:lang w:eastAsia="en-US"/>
              </w:rPr>
            </w:pPr>
          </w:p>
        </w:tc>
      </w:tr>
      <w:tr w:rsidR="0017124A">
        <w:trPr>
          <w:trHeight w:val="2447"/>
        </w:trPr>
        <w:tc>
          <w:tcPr>
            <w:tcW w:w="1384" w:type="dxa"/>
          </w:tcPr>
          <w:p w:rsidR="0017124A" w:rsidRPr="0085516E" w:rsidRDefault="0017124A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Мануйлова Е.В.</w:t>
            </w:r>
          </w:p>
        </w:tc>
        <w:tc>
          <w:tcPr>
            <w:tcW w:w="1602" w:type="dxa"/>
          </w:tcPr>
          <w:p w:rsidR="0017124A" w:rsidRPr="0085516E" w:rsidRDefault="0017124A" w:rsidP="0085516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Заведующий МКДОУ «Еткульский детский сад </w:t>
            </w:r>
            <w:r w:rsidRPr="0085516E">
              <w:rPr>
                <w:color w:val="333333"/>
                <w:lang w:eastAsia="en-US"/>
              </w:rPr>
              <w:t>«Березка»</w:t>
            </w:r>
          </w:p>
        </w:tc>
        <w:tc>
          <w:tcPr>
            <w:tcW w:w="1079" w:type="dxa"/>
          </w:tcPr>
          <w:p w:rsidR="0017124A" w:rsidRDefault="0017124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17124A" w:rsidRDefault="0017124A" w:rsidP="00494418">
            <w:pPr>
              <w:rPr>
                <w:lang w:eastAsia="en-US"/>
              </w:rPr>
            </w:pPr>
          </w:p>
          <w:p w:rsidR="0017124A" w:rsidRDefault="0017124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2)Квар-тира </w:t>
            </w:r>
          </w:p>
          <w:p w:rsidR="0017124A" w:rsidRDefault="0017124A" w:rsidP="00494418">
            <w:pPr>
              <w:rPr>
                <w:lang w:eastAsia="en-US"/>
              </w:rPr>
            </w:pPr>
          </w:p>
          <w:p w:rsidR="0017124A" w:rsidRDefault="0017124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3) Земе-льный участок</w:t>
            </w:r>
          </w:p>
        </w:tc>
        <w:tc>
          <w:tcPr>
            <w:tcW w:w="1080" w:type="dxa"/>
          </w:tcPr>
          <w:p w:rsidR="0017124A" w:rsidRPr="0085516E" w:rsidRDefault="0017124A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Общая</w:t>
            </w:r>
          </w:p>
          <w:p w:rsidR="0017124A" w:rsidRPr="0085516E" w:rsidRDefault="0017124A" w:rsidP="004944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долевая¼ </w:t>
            </w:r>
          </w:p>
          <w:p w:rsidR="0017124A" w:rsidRPr="0085516E" w:rsidRDefault="0017124A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Индиви</w:t>
            </w:r>
          </w:p>
          <w:p w:rsidR="0017124A" w:rsidRDefault="0017124A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дуаль-ная</w:t>
            </w:r>
          </w:p>
          <w:p w:rsidR="0017124A" w:rsidRDefault="0017124A" w:rsidP="002A0D6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</w:t>
            </w:r>
          </w:p>
          <w:p w:rsidR="0017124A" w:rsidRDefault="0017124A" w:rsidP="002A0D6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дуаль-</w:t>
            </w:r>
          </w:p>
          <w:p w:rsidR="0017124A" w:rsidRDefault="0017124A" w:rsidP="002A0D6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ная</w:t>
            </w:r>
          </w:p>
          <w:p w:rsidR="0017124A" w:rsidRPr="0085516E" w:rsidRDefault="0017124A" w:rsidP="00494418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17124A" w:rsidRPr="0085516E" w:rsidRDefault="0017124A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59,0</w:t>
            </w:r>
          </w:p>
          <w:p w:rsidR="0017124A" w:rsidRPr="0085516E" w:rsidRDefault="0017124A" w:rsidP="00494418">
            <w:pPr>
              <w:rPr>
                <w:color w:val="333333"/>
                <w:lang w:eastAsia="en-US"/>
              </w:rPr>
            </w:pPr>
          </w:p>
          <w:p w:rsidR="0017124A" w:rsidRPr="0085516E" w:rsidRDefault="0017124A" w:rsidP="00494418">
            <w:pPr>
              <w:rPr>
                <w:color w:val="333333"/>
                <w:lang w:eastAsia="en-US"/>
              </w:rPr>
            </w:pPr>
          </w:p>
          <w:p w:rsidR="0017124A" w:rsidRDefault="0017124A" w:rsidP="004944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41,1</w:t>
            </w:r>
          </w:p>
          <w:p w:rsidR="0017124A" w:rsidRDefault="0017124A" w:rsidP="00494418">
            <w:pPr>
              <w:rPr>
                <w:color w:val="333333"/>
                <w:lang w:eastAsia="en-US"/>
              </w:rPr>
            </w:pPr>
          </w:p>
          <w:p w:rsidR="0017124A" w:rsidRDefault="0017124A" w:rsidP="00494418">
            <w:pPr>
              <w:rPr>
                <w:color w:val="333333"/>
                <w:lang w:eastAsia="en-US"/>
              </w:rPr>
            </w:pPr>
          </w:p>
          <w:p w:rsidR="0017124A" w:rsidRPr="0085516E" w:rsidRDefault="0017124A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400</w:t>
            </w:r>
          </w:p>
          <w:p w:rsidR="0017124A" w:rsidRPr="0085516E" w:rsidRDefault="0017124A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17124A" w:rsidRPr="0085516E" w:rsidRDefault="0017124A" w:rsidP="0085516E">
            <w:pPr>
              <w:jc w:val="center"/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Россия</w:t>
            </w:r>
          </w:p>
          <w:p w:rsidR="0017124A" w:rsidRPr="0085516E" w:rsidRDefault="0017124A" w:rsidP="0085516E">
            <w:pPr>
              <w:jc w:val="center"/>
              <w:rPr>
                <w:color w:val="333333"/>
                <w:lang w:eastAsia="en-US"/>
              </w:rPr>
            </w:pPr>
          </w:p>
          <w:p w:rsidR="0017124A" w:rsidRPr="0085516E" w:rsidRDefault="0017124A" w:rsidP="0085516E">
            <w:pPr>
              <w:jc w:val="center"/>
              <w:rPr>
                <w:color w:val="333333"/>
                <w:lang w:eastAsia="en-US"/>
              </w:rPr>
            </w:pPr>
          </w:p>
          <w:p w:rsidR="0017124A" w:rsidRDefault="0017124A" w:rsidP="0085516E">
            <w:pPr>
              <w:jc w:val="center"/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Россия</w:t>
            </w:r>
          </w:p>
          <w:p w:rsidR="0017124A" w:rsidRDefault="0017124A" w:rsidP="0085516E">
            <w:pPr>
              <w:jc w:val="center"/>
              <w:rPr>
                <w:color w:val="333333"/>
                <w:lang w:eastAsia="en-US"/>
              </w:rPr>
            </w:pPr>
          </w:p>
          <w:p w:rsidR="0017124A" w:rsidRDefault="0017124A" w:rsidP="0085516E">
            <w:pPr>
              <w:jc w:val="center"/>
              <w:rPr>
                <w:color w:val="333333"/>
                <w:lang w:eastAsia="en-US"/>
              </w:rPr>
            </w:pPr>
          </w:p>
          <w:p w:rsidR="0017124A" w:rsidRPr="0085516E" w:rsidRDefault="0017124A" w:rsidP="002A0D6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17124A" w:rsidRPr="0085516E" w:rsidRDefault="0017124A" w:rsidP="0085516E">
            <w:pPr>
              <w:jc w:val="center"/>
              <w:rPr>
                <w:color w:val="333333"/>
                <w:lang w:eastAsia="en-US"/>
              </w:rPr>
            </w:pPr>
          </w:p>
          <w:p w:rsidR="0017124A" w:rsidRPr="0085516E" w:rsidRDefault="0017124A" w:rsidP="0085516E">
            <w:pPr>
              <w:jc w:val="center"/>
              <w:rPr>
                <w:color w:val="333333"/>
                <w:lang w:eastAsia="en-US"/>
              </w:rPr>
            </w:pPr>
          </w:p>
          <w:p w:rsidR="0017124A" w:rsidRPr="0085516E" w:rsidRDefault="0017124A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17124A" w:rsidRDefault="0017124A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17124A" w:rsidRPr="0085516E" w:rsidRDefault="0017124A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17124A" w:rsidRPr="0085516E" w:rsidRDefault="0017124A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17124A" w:rsidRDefault="0017124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Легковой автомобиль</w:t>
            </w:r>
          </w:p>
          <w:p w:rsidR="0017124A" w:rsidRDefault="0017124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ВАЗ-2112</w:t>
            </w:r>
          </w:p>
          <w:p w:rsidR="0017124A" w:rsidRPr="009E3441" w:rsidRDefault="0017124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ХЕТЧБЕК</w:t>
            </w:r>
          </w:p>
        </w:tc>
        <w:tc>
          <w:tcPr>
            <w:tcW w:w="1740" w:type="dxa"/>
          </w:tcPr>
          <w:p w:rsidR="0017124A" w:rsidRPr="0085516E" w:rsidRDefault="0017124A" w:rsidP="004944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454026,34</w:t>
            </w:r>
          </w:p>
        </w:tc>
        <w:tc>
          <w:tcPr>
            <w:tcW w:w="1740" w:type="dxa"/>
          </w:tcPr>
          <w:p w:rsidR="0017124A" w:rsidRPr="0085516E" w:rsidRDefault="0017124A" w:rsidP="00494418">
            <w:pPr>
              <w:rPr>
                <w:color w:val="333333"/>
                <w:lang w:val="en-US" w:eastAsia="en-US"/>
              </w:rPr>
            </w:pPr>
          </w:p>
        </w:tc>
      </w:tr>
      <w:tr w:rsidR="0017124A">
        <w:trPr>
          <w:trHeight w:val="839"/>
        </w:trPr>
        <w:tc>
          <w:tcPr>
            <w:tcW w:w="1384" w:type="dxa"/>
          </w:tcPr>
          <w:p w:rsidR="0017124A" w:rsidRPr="00200457" w:rsidRDefault="0017124A" w:rsidP="00494418">
            <w:pPr>
              <w:rPr>
                <w:lang w:eastAsia="en-US"/>
              </w:rPr>
            </w:pPr>
            <w:r w:rsidRPr="00200457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17124A" w:rsidRPr="00200457" w:rsidRDefault="0017124A" w:rsidP="00494418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17124A" w:rsidRDefault="0017124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Кварти</w:t>
            </w:r>
          </w:p>
          <w:p w:rsidR="0017124A" w:rsidRPr="00200457" w:rsidRDefault="0017124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ра</w:t>
            </w:r>
          </w:p>
        </w:tc>
        <w:tc>
          <w:tcPr>
            <w:tcW w:w="1080" w:type="dxa"/>
          </w:tcPr>
          <w:p w:rsidR="0017124A" w:rsidRPr="0085516E" w:rsidRDefault="0017124A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Общая</w:t>
            </w:r>
          </w:p>
          <w:p w:rsidR="0017124A" w:rsidRPr="0085516E" w:rsidRDefault="0017124A" w:rsidP="0049441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долевая¼ </w:t>
            </w:r>
          </w:p>
        </w:tc>
        <w:tc>
          <w:tcPr>
            <w:tcW w:w="1080" w:type="dxa"/>
          </w:tcPr>
          <w:p w:rsidR="0017124A" w:rsidRPr="0085516E" w:rsidRDefault="0017124A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59,0</w:t>
            </w:r>
          </w:p>
        </w:tc>
        <w:tc>
          <w:tcPr>
            <w:tcW w:w="971" w:type="dxa"/>
          </w:tcPr>
          <w:p w:rsidR="0017124A" w:rsidRPr="0085516E" w:rsidRDefault="0017124A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17124A" w:rsidRPr="00200457" w:rsidRDefault="0017124A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17124A" w:rsidRPr="00200457" w:rsidRDefault="0017124A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17124A" w:rsidRPr="00200457" w:rsidRDefault="0017124A" w:rsidP="00494418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17124A" w:rsidRDefault="0017124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17124A" w:rsidRPr="00200457" w:rsidRDefault="0017124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Лада-Ларгус</w:t>
            </w:r>
          </w:p>
        </w:tc>
        <w:tc>
          <w:tcPr>
            <w:tcW w:w="1740" w:type="dxa"/>
          </w:tcPr>
          <w:p w:rsidR="0017124A" w:rsidRPr="00200457" w:rsidRDefault="0017124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695925,13</w:t>
            </w:r>
          </w:p>
        </w:tc>
        <w:tc>
          <w:tcPr>
            <w:tcW w:w="1740" w:type="dxa"/>
          </w:tcPr>
          <w:p w:rsidR="0017124A" w:rsidRPr="0085516E" w:rsidRDefault="0017124A" w:rsidP="00494418">
            <w:pPr>
              <w:rPr>
                <w:color w:val="800000"/>
                <w:lang w:eastAsia="en-US"/>
              </w:rPr>
            </w:pPr>
          </w:p>
        </w:tc>
      </w:tr>
    </w:tbl>
    <w:p w:rsidR="0017124A" w:rsidRDefault="0017124A" w:rsidP="00B9153E">
      <w:pPr>
        <w:rPr>
          <w:color w:val="800000"/>
        </w:rPr>
      </w:pPr>
    </w:p>
    <w:p w:rsidR="0017124A" w:rsidRDefault="0017124A" w:rsidP="00B9153E"/>
    <w:p w:rsidR="0017124A" w:rsidRDefault="0017124A" w:rsidP="00B9153E"/>
    <w:p w:rsidR="0017124A" w:rsidRDefault="0017124A" w:rsidP="00B9153E"/>
    <w:p w:rsidR="0017124A" w:rsidRDefault="0017124A" w:rsidP="00B9153E"/>
    <w:p w:rsidR="0017124A" w:rsidRPr="00B9153E" w:rsidRDefault="0017124A" w:rsidP="00B9153E"/>
    <w:sectPr w:rsidR="0017124A" w:rsidRPr="00B9153E" w:rsidSect="00B9153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64A6D"/>
    <w:multiLevelType w:val="hybridMultilevel"/>
    <w:tmpl w:val="4B3464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53E"/>
    <w:rsid w:val="0009464B"/>
    <w:rsid w:val="000C4D38"/>
    <w:rsid w:val="0017124A"/>
    <w:rsid w:val="00175EDC"/>
    <w:rsid w:val="001E3EB2"/>
    <w:rsid w:val="00200457"/>
    <w:rsid w:val="002816A7"/>
    <w:rsid w:val="002A0D68"/>
    <w:rsid w:val="0032189F"/>
    <w:rsid w:val="003D183D"/>
    <w:rsid w:val="00494418"/>
    <w:rsid w:val="005138DF"/>
    <w:rsid w:val="005330BC"/>
    <w:rsid w:val="005A5A77"/>
    <w:rsid w:val="006141C5"/>
    <w:rsid w:val="006868FB"/>
    <w:rsid w:val="007A351E"/>
    <w:rsid w:val="007F32BE"/>
    <w:rsid w:val="0085516E"/>
    <w:rsid w:val="008E0AFD"/>
    <w:rsid w:val="008F2C87"/>
    <w:rsid w:val="009164DD"/>
    <w:rsid w:val="009E3441"/>
    <w:rsid w:val="00AB1138"/>
    <w:rsid w:val="00B9153E"/>
    <w:rsid w:val="00C67708"/>
    <w:rsid w:val="00CA60E9"/>
    <w:rsid w:val="00CF7318"/>
    <w:rsid w:val="00DE48D3"/>
    <w:rsid w:val="00E03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3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9153E"/>
    <w:pPr>
      <w:ind w:left="720"/>
    </w:pPr>
  </w:style>
  <w:style w:type="table" w:styleId="TableGrid">
    <w:name w:val="Table Grid"/>
    <w:basedOn w:val="TableNormal"/>
    <w:uiPriority w:val="99"/>
    <w:rsid w:val="00B9153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21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149</Words>
  <Characters>851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2014-05-08T08:31:00Z</dcterms:created>
  <dcterms:modified xsi:type="dcterms:W3CDTF">2017-05-05T05:10:00Z</dcterms:modified>
</cp:coreProperties>
</file>